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1D6BD" w14:textId="091BA21C" w:rsidR="002C25AF" w:rsidRPr="00E71B2F" w:rsidRDefault="002C25AF" w:rsidP="002C25A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</w:t>
      </w:r>
      <w:r w:rsidR="00C86AEB">
        <w:rPr>
          <w:rFonts w:cs="Arial"/>
          <w:sz w:val="20"/>
          <w:szCs w:val="20"/>
        </w:rPr>
        <w:t>12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3FB7E33B" w14:textId="086A2F02" w:rsidR="002C25AF" w:rsidRPr="00E71B2F" w:rsidRDefault="002C25AF" w:rsidP="002C25A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</w:t>
      </w:r>
      <w:r w:rsidR="00C86AEB">
        <w:rPr>
          <w:rFonts w:cs="Arial"/>
          <w:sz w:val="20"/>
          <w:szCs w:val="20"/>
        </w:rPr>
        <w:t>84</w:t>
      </w:r>
    </w:p>
    <w:bookmarkEnd w:id="0"/>
    <w:p w14:paraId="62E57157" w14:textId="3200CCD2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63BE60F0" w14:textId="1BAB068F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0B276DB3" w14:textId="77777777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  <w:bookmarkStart w:id="1" w:name="_GoBack"/>
      <w:bookmarkEnd w:id="1"/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46C33989" w14:textId="30FDB6F3" w:rsidR="00892888" w:rsidRDefault="00892888" w:rsidP="00892888">
      <w:pPr>
        <w:rPr>
          <w:rFonts w:cs="Arial"/>
          <w:i/>
        </w:rPr>
      </w:pPr>
    </w:p>
    <w:p w14:paraId="10606544" w14:textId="77777777" w:rsidR="00685828" w:rsidRDefault="0068582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21AC6" w14:textId="77777777" w:rsidR="00161CCE" w:rsidRDefault="00161CCE">
      <w:r>
        <w:separator/>
      </w:r>
    </w:p>
  </w:endnote>
  <w:endnote w:type="continuationSeparator" w:id="0">
    <w:p w14:paraId="1C02EAFB" w14:textId="77777777" w:rsidR="00161CCE" w:rsidRDefault="0016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B9134F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3D759" w14:textId="77777777" w:rsidR="00161CCE" w:rsidRDefault="00161CCE">
      <w:r>
        <w:separator/>
      </w:r>
    </w:p>
  </w:footnote>
  <w:footnote w:type="continuationSeparator" w:id="0">
    <w:p w14:paraId="49E039C9" w14:textId="77777777" w:rsidR="00161CCE" w:rsidRDefault="00161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1CCE"/>
    <w:rsid w:val="00166414"/>
    <w:rsid w:val="0017296F"/>
    <w:rsid w:val="00174BFE"/>
    <w:rsid w:val="00183318"/>
    <w:rsid w:val="001A192F"/>
    <w:rsid w:val="001A7BD0"/>
    <w:rsid w:val="001C7ACA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25AF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828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867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6AEB"/>
    <w:rsid w:val="00C9531D"/>
    <w:rsid w:val="00C97729"/>
    <w:rsid w:val="00CA521F"/>
    <w:rsid w:val="00CB008E"/>
    <w:rsid w:val="00CB0D95"/>
    <w:rsid w:val="00CD61B2"/>
    <w:rsid w:val="00CD625D"/>
    <w:rsid w:val="00CD7808"/>
    <w:rsid w:val="00CE4FAC"/>
    <w:rsid w:val="00CF12FC"/>
    <w:rsid w:val="00D0483A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046E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473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2d71791d-4b08-4651-a8aa-c7bfc8b3429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BA3AF2C-A2EE-446E-B813-D74030BD8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3EC4F-683A-4795-B30E-A2156E8B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102</Words>
  <Characters>885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30</cp:revision>
  <cp:lastPrinted>2016-06-20T06:30:00Z</cp:lastPrinted>
  <dcterms:created xsi:type="dcterms:W3CDTF">2018-07-24T11:47:00Z</dcterms:created>
  <dcterms:modified xsi:type="dcterms:W3CDTF">2024-04-17T13:36:00Z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